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C51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C51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C51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C51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C51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C51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C51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C51D3" w:rsidRPr="002C51D3">
          <w:rPr>
            <w:b w:val="0"/>
          </w:rPr>
          <w:t xml:space="preserve"> 11091/044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C51D3" w:rsidP="00232C8F">
            <w:r>
              <w:t>Подсобный рабочий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C51D3" w:rsidP="00232C8F">
            <w:r>
              <w:t>16771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C51D3" w:rsidRPr="002C51D3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C51D3" w:rsidRPr="002C51D3">
          <w:rPr>
            <w:rStyle w:val="aa"/>
          </w:rPr>
          <w:t>4;</w:t>
        </w:r>
        <w:r w:rsidR="002C51D3" w:rsidRPr="002C51D3">
          <w:rPr>
            <w:u w:val="single"/>
          </w:rPr>
          <w:t xml:space="preserve">  11091/044, 11091/044-1А (11091/044), 11091/044-2А (11091/044), 11091/044-3А (11091/044)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C51D3" w:rsidRPr="002C51D3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C51D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C51D3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C51D3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C51D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C51D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C51D3" w:rsidP="00C31869">
            <w:pPr>
              <w:jc w:val="center"/>
            </w:pPr>
            <w:r>
              <w:t>012-885-098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2C51D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C51D3" w:rsidRDefault="002C51D3" w:rsidP="00C31869">
            <w:pPr>
              <w:jc w:val="center"/>
            </w:pPr>
            <w:r>
              <w:t>003-978-512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1D3" w:rsidRPr="003947ED" w:rsidRDefault="002C51D3" w:rsidP="00AD14A4">
            <w:pPr>
              <w:rPr>
                <w:rStyle w:val="a7"/>
              </w:rPr>
            </w:pPr>
          </w:p>
        </w:tc>
      </w:tr>
      <w:tr w:rsidR="002C51D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C51D3" w:rsidRDefault="002C51D3" w:rsidP="00C31869">
            <w:pPr>
              <w:jc w:val="center"/>
            </w:pPr>
            <w:r>
              <w:t>046-721-438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1D3" w:rsidRPr="003947ED" w:rsidRDefault="002C51D3" w:rsidP="00AD14A4">
            <w:pPr>
              <w:rPr>
                <w:rStyle w:val="a7"/>
              </w:rPr>
            </w:pPr>
          </w:p>
        </w:tc>
      </w:tr>
      <w:tr w:rsidR="002C51D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C51D3" w:rsidRDefault="002C51D3" w:rsidP="00C31869">
            <w:pPr>
              <w:jc w:val="center"/>
            </w:pPr>
            <w:r>
              <w:t>003-636-079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1D3" w:rsidRPr="003947ED" w:rsidRDefault="002C51D3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C51D3" w:rsidRPr="002C51D3">
          <w:rPr>
            <w:rStyle w:val="aa"/>
          </w:rPr>
          <w:t xml:space="preserve"> Ручной 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C51D3" w:rsidRPr="002C51D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C51D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C51D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C51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C51D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C51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C51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21240" w:rsidRPr="00C21240">
          <w:rPr>
            <w:i/>
            <w:u w:val="single"/>
          </w:rPr>
          <w:t>1. Рекомендации по улучшению и оздоровлению условий труда:</w:t>
        </w:r>
        <w:r w:rsidR="00C21240" w:rsidRPr="00C21240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C21240" w:rsidRPr="00C21240">
          <w:rPr>
            <w:i/>
            <w:u w:val="single"/>
          </w:rPr>
          <w:tab/>
          <w:t>   </w:t>
        </w:r>
        <w:r w:rsidR="00C21240" w:rsidRPr="00C2124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C21240" w:rsidRPr="00C21240">
          <w:rPr>
            <w:i/>
            <w:u w:val="single"/>
          </w:rPr>
          <w:tab/>
          <w:t>   </w:t>
        </w:r>
        <w:r w:rsidR="00C21240" w:rsidRPr="00C2124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21240" w:rsidRPr="00C2124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21240" w:rsidRPr="00C21240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C51D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C51D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C51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C51D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C51D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C51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A78A4" w:rsidTr="005A78A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5A78A4" w:rsidP="003C5C39">
            <w:pPr>
              <w:pStyle w:val="a8"/>
            </w:pPr>
            <w:r w:rsidRPr="005A78A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5A78A4" w:rsidP="003C5C39">
            <w:pPr>
              <w:pStyle w:val="a8"/>
            </w:pPr>
            <w:r w:rsidRPr="005A78A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C21240" w:rsidP="003C5C39">
            <w:pPr>
              <w:pStyle w:val="a8"/>
            </w:pPr>
            <w:r>
              <w:t>24.11.2016</w:t>
            </w:r>
          </w:p>
        </w:tc>
      </w:tr>
      <w:tr w:rsidR="00EF07A3" w:rsidRPr="005A78A4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3C5C39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EF07A3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EF07A3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5A78A4" w:rsidRDefault="005A78A4" w:rsidP="00EF07A3">
            <w:pPr>
              <w:pStyle w:val="a8"/>
              <w:rPr>
                <w:vertAlign w:val="superscript"/>
              </w:rPr>
            </w:pPr>
            <w:r w:rsidRPr="005A78A4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C51D3" w:rsidP="004E51DC">
            <w:pPr>
              <w:pStyle w:val="a8"/>
            </w:pPr>
            <w:r>
              <w:t>Васин Владимир Михайлович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C51D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  <w:r>
              <w:t>Доронкин Олег Алексеевич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  <w:r>
              <w:t>Родионов Евгений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  <w:r>
              <w:t>Самсонов Владимир Борисович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1D3" w:rsidRPr="002C51D3" w:rsidRDefault="002C51D3" w:rsidP="004E51DC">
            <w:pPr>
              <w:pStyle w:val="a8"/>
            </w:pPr>
          </w:p>
        </w:tc>
      </w:tr>
      <w:tr w:rsidR="002C51D3" w:rsidRPr="002C51D3" w:rsidTr="002C51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51D3" w:rsidRPr="002C51D3" w:rsidRDefault="002C51D3" w:rsidP="00EF07A3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1D3" w:rsidRPr="002C51D3" w:rsidRDefault="002C51D3" w:rsidP="004E51DC">
            <w:pPr>
              <w:pStyle w:val="a8"/>
              <w:rPr>
                <w:vertAlign w:val="superscript"/>
              </w:rPr>
            </w:pPr>
            <w:r w:rsidRPr="002C51D3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8A4" w:rsidRDefault="005A78A4" w:rsidP="0076042D">
      <w:pPr>
        <w:pStyle w:val="a9"/>
      </w:pPr>
      <w:r>
        <w:separator/>
      </w:r>
    </w:p>
  </w:endnote>
  <w:endnote w:type="continuationSeparator" w:id="0">
    <w:p w:rsidR="005A78A4" w:rsidRDefault="005A78A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C51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47ED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47ED5" w:rsidRPr="00C31869">
            <w:rPr>
              <w:rStyle w:val="ad"/>
              <w:sz w:val="20"/>
              <w:szCs w:val="20"/>
            </w:rPr>
            <w:fldChar w:fldCharType="separate"/>
          </w:r>
          <w:r w:rsidR="002C51D3">
            <w:rPr>
              <w:rStyle w:val="ad"/>
              <w:noProof/>
              <w:sz w:val="20"/>
              <w:szCs w:val="20"/>
            </w:rPr>
            <w:t>1</w:t>
          </w:r>
          <w:r w:rsidR="00147ED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51D3" w:rsidRPr="002C51D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8A4" w:rsidRDefault="005A78A4" w:rsidP="0076042D">
      <w:pPr>
        <w:pStyle w:val="a9"/>
      </w:pPr>
      <w:r>
        <w:separator/>
      </w:r>
    </w:p>
  </w:footnote>
  <w:footnote w:type="continuationSeparator" w:id="0">
    <w:p w:rsidR="005A78A4" w:rsidRDefault="005A78A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4;  11091/044, 11091/044-1А (11091/044), 11091/044-2А (11091/044), 11091/044-3А (11091/044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6771 "/>
    <w:docVar w:name="codeok " w:val="    "/>
    <w:docVar w:name="col18" w:val=" 0 "/>
    <w:docVar w:name="colanal" w:val="  Отсутствуют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1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4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5DE00DAF3E84D92BF9396C6304A30EF"/>
    <w:docVar w:name="rm_id" w:val="193"/>
    <w:docVar w:name="rm_name" w:val="                                          "/>
    <w:docVar w:name="rm_number" w:val=" 11091/044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DB0774"/>
    <w:rsid w:val="000024F1"/>
    <w:rsid w:val="00022F6E"/>
    <w:rsid w:val="00025683"/>
    <w:rsid w:val="00046815"/>
    <w:rsid w:val="0005566C"/>
    <w:rsid w:val="000860ED"/>
    <w:rsid w:val="000905BE"/>
    <w:rsid w:val="000B0F84"/>
    <w:rsid w:val="000D1F5B"/>
    <w:rsid w:val="00110025"/>
    <w:rsid w:val="001429B1"/>
    <w:rsid w:val="00145419"/>
    <w:rsid w:val="001456F8"/>
    <w:rsid w:val="00147ED5"/>
    <w:rsid w:val="0015635F"/>
    <w:rsid w:val="001607C8"/>
    <w:rsid w:val="001F4D8D"/>
    <w:rsid w:val="00232C8F"/>
    <w:rsid w:val="00234932"/>
    <w:rsid w:val="00244615"/>
    <w:rsid w:val="00260FFC"/>
    <w:rsid w:val="002A0605"/>
    <w:rsid w:val="002C51D3"/>
    <w:rsid w:val="002D456C"/>
    <w:rsid w:val="002E55C6"/>
    <w:rsid w:val="00305B2F"/>
    <w:rsid w:val="00367816"/>
    <w:rsid w:val="003876C3"/>
    <w:rsid w:val="003947ED"/>
    <w:rsid w:val="003953EE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A78A4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205B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21240"/>
    <w:rsid w:val="00C31869"/>
    <w:rsid w:val="00CE3307"/>
    <w:rsid w:val="00D74E81"/>
    <w:rsid w:val="00D76DF8"/>
    <w:rsid w:val="00DB0774"/>
    <w:rsid w:val="00DB1272"/>
    <w:rsid w:val="00DB5302"/>
    <w:rsid w:val="00DD282D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2016-11-24T12:56:00Z</dcterms:created>
  <dcterms:modified xsi:type="dcterms:W3CDTF">2016-11-25T06:30:00Z</dcterms:modified>
</cp:coreProperties>
</file>